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706BA" w14:textId="77777777" w:rsidR="00BF3EDD" w:rsidRDefault="00BF3EDD" w:rsidP="00BF3E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Harry FERBY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4889F51F" w14:textId="77777777" w:rsidR="00BF3EDD" w:rsidRDefault="00BF3EDD" w:rsidP="00BF3E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F8D8126" w14:textId="77777777" w:rsidR="00BF3EDD" w:rsidRDefault="00BF3EDD" w:rsidP="00BF3E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0754F" w14:textId="77777777" w:rsidR="00BF3EDD" w:rsidRDefault="00BF3EDD" w:rsidP="00BF3E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C11DC3" w14:textId="77777777" w:rsidR="00BF3EDD" w:rsidRDefault="00BF3EDD" w:rsidP="00BF3E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Goffe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0B9F6EF3" w14:textId="77777777" w:rsidR="00BF3EDD" w:rsidRDefault="00BF3EDD" w:rsidP="00BF3E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E702117" w14:textId="77777777" w:rsidR="00BF3EDD" w:rsidRDefault="00BF3EDD" w:rsidP="00BF3E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25945" w14:textId="77777777" w:rsidR="00BF3EDD" w:rsidRDefault="00BF3EDD" w:rsidP="00BF3E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76923" w14:textId="77777777" w:rsidR="00BF3EDD" w:rsidRDefault="00BF3EDD" w:rsidP="00BF3E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2022</w:t>
      </w:r>
    </w:p>
    <w:p w14:paraId="242D5EF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E56C9" w14:textId="77777777" w:rsidR="00BF3EDD" w:rsidRDefault="00BF3EDD" w:rsidP="009139A6">
      <w:r>
        <w:separator/>
      </w:r>
    </w:p>
  </w:endnote>
  <w:endnote w:type="continuationSeparator" w:id="0">
    <w:p w14:paraId="02748CC3" w14:textId="77777777" w:rsidR="00BF3EDD" w:rsidRDefault="00BF3E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FD2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D3F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74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173E2" w14:textId="77777777" w:rsidR="00BF3EDD" w:rsidRDefault="00BF3EDD" w:rsidP="009139A6">
      <w:r>
        <w:separator/>
      </w:r>
    </w:p>
  </w:footnote>
  <w:footnote w:type="continuationSeparator" w:id="0">
    <w:p w14:paraId="011F2EB1" w14:textId="77777777" w:rsidR="00BF3EDD" w:rsidRDefault="00BF3E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1FC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A14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A60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ED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F3ED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5D0BA"/>
  <w15:chartTrackingRefBased/>
  <w15:docId w15:val="{E9F3FBAE-99F6-4D1D-AFA5-833709747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2022-04-17T06:40:00Z</dcterms:created>
  <dcterms:modified xsi:type="dcterms:W3CDTF">2022-04-17T06:40:00Z</dcterms:modified>
</cp:coreProperties>
</file>